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95C" w:rsidRDefault="00C1695C" w:rsidP="00811832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Default="00C1695C" w:rsidP="00811832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C1695C" w:rsidRDefault="00C1695C" w:rsidP="00811832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Default="00C1695C" w:rsidP="00811832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Default="00C1695C" w:rsidP="00811832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C60FEC" w:rsidRDefault="00C1695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 w:rsidRPr="00C60FEC">
        <w:rPr>
          <w:rFonts w:ascii="Times New Roman" w:hAnsi="Times New Roman"/>
          <w:b/>
          <w:sz w:val="28"/>
          <w:szCs w:val="28"/>
        </w:rPr>
        <w:t>2</w:t>
      </w:r>
    </w:p>
    <w:p w:rsidR="00C1695C" w:rsidRPr="00FA4A39" w:rsidRDefault="00C1695C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C1695C" w:rsidRPr="00FA4A39" w:rsidRDefault="00C1695C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1695C" w:rsidRPr="00FA4A39" w:rsidRDefault="00C1695C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C1695C" w:rsidRPr="00FA4A39" w:rsidRDefault="00C1695C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1695C" w:rsidRPr="00FA4A39" w:rsidRDefault="00C1695C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C1695C" w:rsidRPr="00FA4A39" w:rsidRDefault="00C1695C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C1695C" w:rsidRPr="00FA4A39" w:rsidRDefault="00C1695C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FA4A39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7D54FF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7D54FF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7D54FF" w:rsidRDefault="00C1695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695C" w:rsidRPr="007D54FF" w:rsidRDefault="00C1695C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C1695C" w:rsidRPr="007D54FF" w:rsidRDefault="00C1695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C1695C" w:rsidRPr="007D54FF" w:rsidRDefault="00C1695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C1695C" w:rsidRPr="007D54FF" w:rsidRDefault="00C1695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C1695C" w:rsidRPr="007D54FF" w:rsidRDefault="00C1695C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1695C" w:rsidRPr="007D54FF" w:rsidRDefault="00C1695C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C1695C" w:rsidRPr="007D54FF" w:rsidRDefault="00C1695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C1695C" w:rsidRPr="007D54FF" w:rsidRDefault="00C1695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C1695C" w:rsidRPr="007D54FF" w:rsidRDefault="00C1695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270C2">
        <w:rPr>
          <w:rFonts w:ascii="Times New Roman" w:hAnsi="Times New Roman"/>
          <w:iCs/>
          <w:sz w:val="28"/>
          <w:szCs w:val="28"/>
        </w:rPr>
        <w:t>3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1695C" w:rsidRPr="007D54FF" w:rsidRDefault="00C1695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C1695C" w:rsidRPr="007D54FF" w:rsidRDefault="00C1695C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C1695C" w:rsidRPr="007D54FF" w:rsidRDefault="00C1695C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C1695C" w:rsidRPr="007D54FF" w:rsidRDefault="00C1695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C1695C" w:rsidRPr="007D54FF" w:rsidRDefault="00C1695C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C1695C" w:rsidRPr="007D54FF" w:rsidRDefault="00C1695C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C1695C" w:rsidRPr="007D54FF" w:rsidRDefault="00C1695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C1695C" w:rsidRPr="007D54FF" w:rsidRDefault="00C1695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C1695C" w:rsidRPr="007D54FF" w:rsidRDefault="00C1695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C1695C" w:rsidRPr="007D54FF" w:rsidRDefault="00C1695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C1695C" w:rsidRPr="007D54FF" w:rsidRDefault="00C1695C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C1695C" w:rsidRPr="007D54FF" w:rsidRDefault="00C1695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C1695C" w:rsidRPr="007D54FF" w:rsidRDefault="00C1695C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C1695C" w:rsidRPr="007D54FF" w:rsidRDefault="00C1695C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C1695C" w:rsidRPr="007D54FF" w:rsidRDefault="00C1695C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C1695C" w:rsidRPr="007D54FF" w:rsidRDefault="00C1695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C1695C" w:rsidRPr="007D54FF" w:rsidRDefault="00C1695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C1695C" w:rsidRPr="007D54FF" w:rsidRDefault="00C1695C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270C2">
        <w:rPr>
          <w:rFonts w:ascii="Times New Roman" w:hAnsi="Times New Roman"/>
          <w:iCs/>
          <w:sz w:val="28"/>
          <w:szCs w:val="28"/>
        </w:rPr>
        <w:t>3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1695C" w:rsidRPr="007D54FF" w:rsidRDefault="00C1695C" w:rsidP="00EA527D">
      <w:pPr>
        <w:pStyle w:val="BodyText"/>
        <w:rPr>
          <w:sz w:val="28"/>
          <w:szCs w:val="28"/>
          <w:lang w:eastAsia="en-GB"/>
        </w:rPr>
      </w:pPr>
    </w:p>
    <w:p w:rsidR="00C1695C" w:rsidRPr="007D54FF" w:rsidRDefault="00C1695C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C1695C" w:rsidRPr="007D54FF" w:rsidRDefault="00C1695C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C1695C" w:rsidRPr="007D54FF" w:rsidRDefault="00C1695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C1695C" w:rsidRPr="007D54FF" w:rsidRDefault="00C1695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C1695C" w:rsidRPr="007D54FF" w:rsidRDefault="00C1695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C1695C" w:rsidRPr="007D54FF" w:rsidRDefault="00C1695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C1695C" w:rsidRPr="007D54FF" w:rsidRDefault="00C1695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C1695C" w:rsidRPr="007D54FF" w:rsidRDefault="00C1695C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270C2">
        <w:rPr>
          <w:rFonts w:ascii="Times New Roman" w:hAnsi="Times New Roman"/>
          <w:iCs/>
          <w:sz w:val="28"/>
          <w:szCs w:val="28"/>
        </w:rPr>
        <w:t>3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1695C" w:rsidRPr="00CE6B6C" w:rsidRDefault="00C1695C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C1695C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1695C" w:rsidRPr="007D54FF" w:rsidTr="007F259B">
        <w:trPr>
          <w:trHeight w:val="1938"/>
          <w:jc w:val="center"/>
        </w:trPr>
        <w:tc>
          <w:tcPr>
            <w:tcW w:w="4965" w:type="dxa"/>
          </w:tcPr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695C" w:rsidRPr="007D54FF" w:rsidRDefault="00C1695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1695C" w:rsidRPr="007D54FF" w:rsidRDefault="00C1695C" w:rsidP="007D54FF">
      <w:pPr>
        <w:jc w:val="both"/>
        <w:rPr>
          <w:rFonts w:ascii="Times New Roman" w:hAnsi="Times New Roman"/>
          <w:sz w:val="28"/>
          <w:szCs w:val="28"/>
        </w:rPr>
      </w:pPr>
    </w:p>
    <w:p w:rsidR="00C1695C" w:rsidRPr="007D54FF" w:rsidRDefault="00C1695C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C1695C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95C" w:rsidRDefault="00C1695C">
      <w:r>
        <w:separator/>
      </w:r>
    </w:p>
  </w:endnote>
  <w:endnote w:type="continuationSeparator" w:id="0">
    <w:p w:rsidR="00C1695C" w:rsidRDefault="00C16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95C" w:rsidRPr="00572698" w:rsidRDefault="00C1695C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C1695C" w:rsidRDefault="00C169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95C" w:rsidRDefault="00C1695C">
      <w:r>
        <w:separator/>
      </w:r>
    </w:p>
  </w:footnote>
  <w:footnote w:type="continuationSeparator" w:id="0">
    <w:p w:rsidR="00C1695C" w:rsidRDefault="00C169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95C" w:rsidRDefault="00C1695C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2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87873"/>
    <w:rsid w:val="000D7C8F"/>
    <w:rsid w:val="000F337D"/>
    <w:rsid w:val="001020C9"/>
    <w:rsid w:val="00102D0B"/>
    <w:rsid w:val="0011186E"/>
    <w:rsid w:val="0014502E"/>
    <w:rsid w:val="00147908"/>
    <w:rsid w:val="00147D87"/>
    <w:rsid w:val="0016479F"/>
    <w:rsid w:val="00172515"/>
    <w:rsid w:val="001A024C"/>
    <w:rsid w:val="001B1971"/>
    <w:rsid w:val="001B3F9D"/>
    <w:rsid w:val="001B54C4"/>
    <w:rsid w:val="001F74A3"/>
    <w:rsid w:val="002042E4"/>
    <w:rsid w:val="00231496"/>
    <w:rsid w:val="00232DA8"/>
    <w:rsid w:val="002359B1"/>
    <w:rsid w:val="002372C5"/>
    <w:rsid w:val="0025643E"/>
    <w:rsid w:val="002A4AAC"/>
    <w:rsid w:val="002E7F26"/>
    <w:rsid w:val="00301424"/>
    <w:rsid w:val="003063CC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22D9F"/>
    <w:rsid w:val="00423406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401E2"/>
    <w:rsid w:val="00543107"/>
    <w:rsid w:val="00550BE9"/>
    <w:rsid w:val="00572698"/>
    <w:rsid w:val="0059781E"/>
    <w:rsid w:val="005A481E"/>
    <w:rsid w:val="005E00F1"/>
    <w:rsid w:val="005F39BF"/>
    <w:rsid w:val="005F75B5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94371"/>
    <w:rsid w:val="006A053B"/>
    <w:rsid w:val="006A3FF3"/>
    <w:rsid w:val="006B3E24"/>
    <w:rsid w:val="006F236F"/>
    <w:rsid w:val="006F504A"/>
    <w:rsid w:val="00700B11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40E8"/>
    <w:rsid w:val="007B5B1A"/>
    <w:rsid w:val="007C581F"/>
    <w:rsid w:val="007D439C"/>
    <w:rsid w:val="007D54FF"/>
    <w:rsid w:val="007E64E6"/>
    <w:rsid w:val="007F259B"/>
    <w:rsid w:val="007F6DF5"/>
    <w:rsid w:val="00811832"/>
    <w:rsid w:val="00826663"/>
    <w:rsid w:val="00844E63"/>
    <w:rsid w:val="0085419A"/>
    <w:rsid w:val="00854F19"/>
    <w:rsid w:val="008555AD"/>
    <w:rsid w:val="00863263"/>
    <w:rsid w:val="0086613A"/>
    <w:rsid w:val="00891BA3"/>
    <w:rsid w:val="008A287E"/>
    <w:rsid w:val="008B638B"/>
    <w:rsid w:val="008D433B"/>
    <w:rsid w:val="008E6862"/>
    <w:rsid w:val="008E7D40"/>
    <w:rsid w:val="009043BA"/>
    <w:rsid w:val="009059E7"/>
    <w:rsid w:val="00924FC0"/>
    <w:rsid w:val="009270C2"/>
    <w:rsid w:val="00930CF0"/>
    <w:rsid w:val="00941E01"/>
    <w:rsid w:val="00972EE1"/>
    <w:rsid w:val="00973F76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65678"/>
    <w:rsid w:val="00BA71B0"/>
    <w:rsid w:val="00BC22A8"/>
    <w:rsid w:val="00BC3A67"/>
    <w:rsid w:val="00BC5EE9"/>
    <w:rsid w:val="00BD5F5A"/>
    <w:rsid w:val="00C051C5"/>
    <w:rsid w:val="00C1695C"/>
    <w:rsid w:val="00C16A1F"/>
    <w:rsid w:val="00C538AD"/>
    <w:rsid w:val="00C60FEC"/>
    <w:rsid w:val="00C747F4"/>
    <w:rsid w:val="00C7722B"/>
    <w:rsid w:val="00C85E4E"/>
    <w:rsid w:val="00C877CE"/>
    <w:rsid w:val="00C94F0A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4037"/>
    <w:rsid w:val="00DD6BE4"/>
    <w:rsid w:val="00DF07E3"/>
    <w:rsid w:val="00E14E58"/>
    <w:rsid w:val="00E2010C"/>
    <w:rsid w:val="00E270BF"/>
    <w:rsid w:val="00E42EBE"/>
    <w:rsid w:val="00E4511B"/>
    <w:rsid w:val="00E6038B"/>
    <w:rsid w:val="00E611C5"/>
    <w:rsid w:val="00E67E4C"/>
    <w:rsid w:val="00E72B53"/>
    <w:rsid w:val="00E82800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324B4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6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6428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6432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6431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6429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6428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6431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6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56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56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1202</TotalTime>
  <Pages>4</Pages>
  <Words>811</Words>
  <Characters>4624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39</cp:revision>
  <cp:lastPrinted>2013-01-16T07:59:00Z</cp:lastPrinted>
  <dcterms:created xsi:type="dcterms:W3CDTF">2011-12-04T16:43:00Z</dcterms:created>
  <dcterms:modified xsi:type="dcterms:W3CDTF">2013-01-22T07:47:00Z</dcterms:modified>
</cp:coreProperties>
</file>